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D20" w:rsidRPr="00513FE6" w:rsidRDefault="00343D2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3D20" w:rsidRPr="00513FE6" w:rsidRDefault="00343D2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43D20" w:rsidRPr="00513FE6" w:rsidRDefault="00343D2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43D20" w:rsidRPr="00513FE6" w:rsidRDefault="00343D2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43D20" w:rsidRDefault="00343D20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43D20" w:rsidRPr="00E40E79" w:rsidRDefault="00343D20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343D20" w:rsidRPr="00513FE6" w:rsidRDefault="00343D2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2863</w:t>
      </w:r>
    </w:p>
    <w:p w:rsidR="00343D20" w:rsidRPr="003C0768" w:rsidRDefault="00343D20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43D20" w:rsidRPr="00E40E79" w:rsidRDefault="00343D20" w:rsidP="00B05BA8">
      <w:pPr>
        <w:rPr>
          <w:rFonts w:ascii="Century" w:hAnsi="Century"/>
          <w:sz w:val="18"/>
          <w:szCs w:val="26"/>
          <w:lang w:val="uk-UA"/>
        </w:rPr>
      </w:pPr>
    </w:p>
    <w:p w:rsidR="00343D20" w:rsidRPr="003C0768" w:rsidRDefault="00343D2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Борському Михайлу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43D20" w:rsidRPr="00E40E79" w:rsidRDefault="00343D20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343D20" w:rsidRPr="003C0768" w:rsidRDefault="00343D20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Борському Михайлу Степановичу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43D20" w:rsidRPr="003C0768" w:rsidRDefault="00343D20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43D20" w:rsidRDefault="00343D20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Борському Михайлу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12,8422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4620983000:20:000:0342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343D20" w:rsidRPr="007C76DF" w:rsidRDefault="00343D2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Борському Михайлу Степановичу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43D20" w:rsidRPr="003C0768" w:rsidRDefault="00343D2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43D20" w:rsidRPr="003C0768" w:rsidRDefault="00343D2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343D20" w:rsidRDefault="00343D2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43D20" w:rsidRPr="003C0768" w:rsidRDefault="00343D20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43D20" w:rsidRDefault="00343D20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343D20" w:rsidSect="00343D20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43D20" w:rsidRPr="003C0768" w:rsidRDefault="00343D2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43D20" w:rsidRPr="003C0768" w:rsidSect="00343D20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43D20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98B479E-4BF1-4210-AE07-8FAF9A059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323</Words>
  <Characters>2304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2021-11-11T08:00:00Z</dcterms:created>
  <dcterms:modified xsi:type="dcterms:W3CDTF">2021-11-11T08:00:00Z</dcterms:modified>
</cp:coreProperties>
</file>